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1070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MILLIS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5B38B1B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Stafford.</w:t>
      </w:r>
    </w:p>
    <w:p w14:paraId="23EC4C5F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B3AAFE1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7A1CA2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Sheltorus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Walsall(q.v.).</w:t>
      </w:r>
    </w:p>
    <w:p w14:paraId="48A96125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500B0AB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6865D00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AA8A6A" w14:textId="77777777" w:rsidR="00915062" w:rsidRDefault="00915062" w:rsidP="0091506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2D456E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D9478" w14:textId="77777777" w:rsidR="00915062" w:rsidRDefault="00915062" w:rsidP="009139A6">
      <w:r>
        <w:separator/>
      </w:r>
    </w:p>
  </w:endnote>
  <w:endnote w:type="continuationSeparator" w:id="0">
    <w:p w14:paraId="125792E2" w14:textId="77777777" w:rsidR="00915062" w:rsidRDefault="009150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86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ABD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FD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CFE29" w14:textId="77777777" w:rsidR="00915062" w:rsidRDefault="00915062" w:rsidP="009139A6">
      <w:r>
        <w:separator/>
      </w:r>
    </w:p>
  </w:footnote>
  <w:footnote w:type="continuationSeparator" w:id="0">
    <w:p w14:paraId="19BADB6A" w14:textId="77777777" w:rsidR="00915062" w:rsidRDefault="009150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85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35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5E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62"/>
    <w:rsid w:val="000666E0"/>
    <w:rsid w:val="002510B7"/>
    <w:rsid w:val="005C130B"/>
    <w:rsid w:val="00826F5C"/>
    <w:rsid w:val="009139A6"/>
    <w:rsid w:val="00915062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88FB4"/>
  <w15:chartTrackingRefBased/>
  <w15:docId w15:val="{C3148B5C-A6E7-4129-8746-CEDE48FC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50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2022-02-28T11:59:00Z</dcterms:created>
  <dcterms:modified xsi:type="dcterms:W3CDTF">2022-02-28T11:59:00Z</dcterms:modified>
</cp:coreProperties>
</file>